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F16EB6" w:rsidRDefault="008B09E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5482" w:history="1">
        <w:r w:rsidR="00F16EB6" w:rsidRPr="00D162EE">
          <w:rPr>
            <w:rStyle w:val="aa"/>
          </w:rPr>
          <w:t>HH3C-QOS-CAPABILITY-MIB</w:t>
        </w:r>
        <w:r w:rsidR="00F16EB6">
          <w:rPr>
            <w:webHidden/>
          </w:rPr>
          <w:tab/>
        </w:r>
        <w:r w:rsidR="00F16EB6">
          <w:rPr>
            <w:webHidden/>
          </w:rPr>
          <w:fldChar w:fldCharType="begin"/>
        </w:r>
        <w:r w:rsidR="00F16EB6">
          <w:rPr>
            <w:webHidden/>
          </w:rPr>
          <w:instrText xml:space="preserve"> PAGEREF _Toc399325482 \h </w:instrText>
        </w:r>
        <w:r w:rsidR="00F16EB6">
          <w:rPr>
            <w:webHidden/>
          </w:rPr>
        </w:r>
        <w:r w:rsidR="00F16EB6">
          <w:rPr>
            <w:webHidden/>
          </w:rPr>
          <w:fldChar w:fldCharType="separate"/>
        </w:r>
        <w:r w:rsidR="00F16EB6">
          <w:rPr>
            <w:webHidden/>
          </w:rPr>
          <w:t>2</w:t>
        </w:r>
        <w:r w:rsidR="00F16EB6">
          <w:rPr>
            <w:webHidden/>
          </w:rPr>
          <w:fldChar w:fldCharType="end"/>
        </w:r>
      </w:hyperlink>
    </w:p>
    <w:p w:rsidR="00F16EB6" w:rsidRDefault="00F16EB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483" w:history="1">
        <w:r w:rsidRPr="00D162EE">
          <w:rPr>
            <w:rStyle w:val="aa"/>
            <w:rFonts w:ascii="Helvetica" w:hAnsi="Helvetica" w:cs="Helvetica"/>
          </w:rPr>
          <w:t>hh3cQoSSysCapabilityTable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_Toc399325483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16EB6" w:rsidRDefault="00F16EB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484" w:history="1">
        <w:r w:rsidRPr="00D162EE">
          <w:rPr>
            <w:rStyle w:val="aa"/>
            <w:rFonts w:ascii="Helvetica" w:hAnsi="Helvetica" w:cs="Helvetica"/>
          </w:rPr>
          <w:t>hh3cQoSIfCapabilityTable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_Toc399325484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8B09E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16EB6" w:rsidRPr="00F16EB6" w:rsidRDefault="00F16EB6" w:rsidP="00F16EB6">
      <w:pPr>
        <w:pStyle w:val="1"/>
      </w:pPr>
      <w:bookmarkStart w:id="0" w:name="_Toc397421237"/>
      <w:bookmarkStart w:id="1" w:name="_Toc399325482"/>
      <w:r w:rsidRPr="00F16EB6">
        <w:rPr>
          <w:rFonts w:hint="eastAsia"/>
        </w:rPr>
        <w:lastRenderedPageBreak/>
        <w:t>HH3C-QOS</w:t>
      </w:r>
      <w:r w:rsidRPr="00F16EB6">
        <w:t>-</w:t>
      </w:r>
      <w:r w:rsidRPr="00F16EB6">
        <w:rPr>
          <w:rFonts w:hint="eastAsia"/>
        </w:rPr>
        <w:t>CAPABILITY-</w:t>
      </w:r>
      <w:r w:rsidRPr="00F16EB6">
        <w:t>MIB</w:t>
      </w:r>
      <w:bookmarkEnd w:id="0"/>
      <w:bookmarkEnd w:id="1"/>
    </w:p>
    <w:p w:rsidR="00F16EB6" w:rsidRPr="008418BF" w:rsidRDefault="00F16EB6" w:rsidP="00F16EB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" w:name="_Toc397421238"/>
      <w:bookmarkStart w:id="3" w:name="_Toc399325483"/>
      <w:r w:rsidRPr="00E32637">
        <w:rPr>
          <w:rFonts w:ascii="Helvetica" w:eastAsiaTheme="minorEastAsia" w:hAnsi="Helvetica" w:cs="Helvetica"/>
        </w:rPr>
        <w:t>hh3cQoSSysCapabilityTable</w:t>
      </w:r>
      <w:bookmarkEnd w:id="2"/>
      <w:bookmarkEnd w:id="3"/>
    </w:p>
    <w:p w:rsidR="00F16EB6" w:rsidRPr="008418BF" w:rsidRDefault="00F16EB6" w:rsidP="00F16EB6">
      <w:pPr>
        <w:pStyle w:val="TableText"/>
        <w:kinsoku w:val="0"/>
        <w:textAlignment w:val="top"/>
        <w:rPr>
          <w:rFonts w:ascii="Helvetica" w:hAnsi="Helvetica" w:cs="Helvetica"/>
        </w:rPr>
      </w:pPr>
      <w:r w:rsidRPr="0003389B">
        <w:rPr>
          <w:rFonts w:ascii="Helvetica" w:hAnsi="Helvetica" w:cs="Helvetica"/>
        </w:rPr>
        <w:t xml:space="preserve"> </w:t>
      </w: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7.1.1.1.2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F16EB6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  <w:lang w:val="zh-CN"/>
              </w:rPr>
              <w:t>hh3cQoSSysCapModuleIndex</w:t>
            </w:r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7.1.1.1.2</w:t>
            </w:r>
            <w:r w:rsidRPr="00F4583E">
              <w:rPr>
                <w:rFonts w:cs="Helvetica"/>
              </w:rPr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  <w:lang w:val="zh-CN"/>
              </w:rPr>
              <w:t>hh3cQoSSysCapCharacteristicsIndex</w:t>
            </w:r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7.1.1.1.2</w:t>
            </w:r>
            <w:r w:rsidRPr="00F4583E">
              <w:rPr>
                <w:rFonts w:cs="Helvetica"/>
              </w:rPr>
              <w:t xml:space="preserve">.1.2)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</w:rPr>
              <w:t>hh3cQoSSysCapCharacteristicsValue</w:t>
            </w:r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7.1.1.1.2</w:t>
            </w:r>
            <w:r w:rsidRPr="00F4583E">
              <w:rPr>
                <w:rFonts w:cs="Helvetica"/>
              </w:rPr>
              <w:t xml:space="preserve">.1.3)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</w:tbl>
    <w:p w:rsidR="00F16EB6" w:rsidRPr="0016178F" w:rsidRDefault="00F16EB6" w:rsidP="00F16EB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4" w:name="_Toc397421239"/>
      <w:bookmarkStart w:id="5" w:name="_Toc399325484"/>
      <w:r w:rsidRPr="004D1325">
        <w:rPr>
          <w:rFonts w:ascii="Helvetica" w:hAnsi="Helvetica" w:cs="Helvetica"/>
        </w:rPr>
        <w:t>hh3cQoS</w:t>
      </w:r>
      <w:r>
        <w:rPr>
          <w:rFonts w:ascii="Helvetica" w:hAnsi="Helvetica" w:cs="Helvetica" w:hint="eastAsia"/>
        </w:rPr>
        <w:t>If</w:t>
      </w:r>
      <w:r w:rsidRPr="004D1325">
        <w:rPr>
          <w:rFonts w:ascii="Helvetica" w:hAnsi="Helvetica" w:cs="Helvetica"/>
        </w:rPr>
        <w:t>CapabilityTable</w:t>
      </w:r>
      <w:bookmarkEnd w:id="4"/>
      <w:bookmarkEnd w:id="5"/>
    </w:p>
    <w:p w:rsidR="00F16EB6" w:rsidRPr="008512F1" w:rsidRDefault="00F16EB6" w:rsidP="00F16EB6">
      <w:pPr>
        <w:pStyle w:val="TableText"/>
        <w:kinsoku w:val="0"/>
        <w:textAlignment w:val="top"/>
        <w:rPr>
          <w:rFonts w:ascii="Helvetica" w:hAnsi="Helvetica" w:cs="Helvetica"/>
        </w:rPr>
      </w:pPr>
      <w:r w:rsidRPr="008512F1">
        <w:rPr>
          <w:rFonts w:ascii="Helvetica" w:hAnsi="Helvetica" w:cs="Helvetica"/>
        </w:rPr>
        <w:t>OID of this table is: 1.3.6.1.4.1.25506.7.1.1.1.3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F16EB6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6EB6" w:rsidRPr="009540D9" w:rsidRDefault="00F16EB6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  <w:lang w:val="zh-CN"/>
              </w:rPr>
              <w:t>hh3cQoS</w:t>
            </w:r>
            <w:r>
              <w:rPr>
                <w:rFonts w:cs="Helvetica" w:hint="eastAsia"/>
                <w:lang w:val="zh-CN"/>
              </w:rPr>
              <w:t>If</w:t>
            </w:r>
            <w:r w:rsidRPr="004D1325">
              <w:rPr>
                <w:rFonts w:cs="Helvetica"/>
                <w:lang w:val="zh-CN"/>
              </w:rPr>
              <w:t>Cap</w:t>
            </w:r>
            <w:r>
              <w:rPr>
                <w:rFonts w:cs="Helvetica" w:hint="eastAsia"/>
                <w:lang w:val="zh-CN"/>
              </w:rPr>
              <w:t>If</w:t>
            </w:r>
            <w:r w:rsidRPr="004D1325">
              <w:rPr>
                <w:rFonts w:cs="Helvetica"/>
                <w:lang w:val="zh-CN"/>
              </w:rPr>
              <w:t>Index</w:t>
            </w:r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7.1.1.1.3</w:t>
            </w:r>
            <w:r w:rsidRPr="00F4583E">
              <w:rPr>
                <w:rFonts w:cs="Helvetica"/>
              </w:rPr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  <w:lang w:val="zh-CN"/>
              </w:rPr>
              <w:t>hh3cQoS</w:t>
            </w:r>
            <w:r>
              <w:rPr>
                <w:rFonts w:cs="Helvetica" w:hint="eastAsia"/>
                <w:lang w:val="zh-CN"/>
              </w:rPr>
              <w:t>If</w:t>
            </w:r>
            <w:r w:rsidRPr="004D1325">
              <w:rPr>
                <w:rFonts w:cs="Helvetica"/>
                <w:lang w:val="zh-CN"/>
              </w:rPr>
              <w:t>CapModuleIndex</w:t>
            </w:r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7.1.1.1.3</w:t>
            </w:r>
            <w:r w:rsidRPr="00F4583E"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2</w:t>
            </w:r>
            <w:r w:rsidRPr="00F4583E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  <w:lang w:val="zh-CN"/>
              </w:rPr>
              <w:t>hh3cQoS</w:t>
            </w:r>
            <w:r>
              <w:rPr>
                <w:rFonts w:cs="Helvetica" w:hint="eastAsia"/>
                <w:lang w:val="zh-CN"/>
              </w:rPr>
              <w:t>If</w:t>
            </w:r>
            <w:r w:rsidRPr="004D1325">
              <w:rPr>
                <w:rFonts w:cs="Helvetica"/>
                <w:lang w:val="zh-CN"/>
              </w:rPr>
              <w:t>CapCharacteristicsIndex</w:t>
            </w:r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7.1.1.1.3</w:t>
            </w:r>
            <w:r w:rsidRPr="00F4583E"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3</w:t>
            </w:r>
            <w:r w:rsidRPr="00F4583E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  <w:tr w:rsidR="00F16EB6" w:rsidRPr="009540D9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D1325">
              <w:rPr>
                <w:rFonts w:cs="Helvetica"/>
              </w:rPr>
              <w:t>hh3cQoS</w:t>
            </w:r>
            <w:r>
              <w:rPr>
                <w:rFonts w:cs="Helvetica" w:hint="eastAsia"/>
                <w:lang w:val="zh-CN"/>
              </w:rPr>
              <w:t>If</w:t>
            </w:r>
            <w:proofErr w:type="spellStart"/>
            <w:r w:rsidRPr="004D1325">
              <w:rPr>
                <w:rFonts w:cs="Helvetica"/>
              </w:rPr>
              <w:t>CapCharacteristicsValue</w:t>
            </w:r>
            <w:proofErr w:type="spellEnd"/>
            <w:r w:rsidRPr="00F4583E">
              <w:rPr>
                <w:rFonts w:cs="Helvetica"/>
              </w:rPr>
              <w:t xml:space="preserve"> (1.3.6.1.4.1.25506.</w:t>
            </w:r>
            <w:r>
              <w:rPr>
                <w:rFonts w:hint="eastAsia"/>
              </w:rPr>
              <w:t xml:space="preserve"> 7.1.1.1.3</w:t>
            </w:r>
            <w:r w:rsidRPr="00F4583E">
              <w:rPr>
                <w:rFonts w:cs="Helvetica"/>
              </w:rPr>
              <w:t>.1.</w:t>
            </w:r>
            <w:r>
              <w:rPr>
                <w:rFonts w:cs="Helvetica" w:hint="eastAsia"/>
              </w:rPr>
              <w:t>4</w:t>
            </w:r>
            <w:r w:rsidRPr="00F4583E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16EB6" w:rsidRPr="00F4583E" w:rsidRDefault="00F16EB6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4583E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320" w:rsidRDefault="00404320">
      <w:r>
        <w:separator/>
      </w:r>
    </w:p>
  </w:endnote>
  <w:endnote w:type="continuationSeparator" w:id="0">
    <w:p w:rsidR="00404320" w:rsidRDefault="00404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B09E1">
      <w:fldChar w:fldCharType="begin"/>
    </w:r>
    <w:r>
      <w:instrText>PAGE</w:instrText>
    </w:r>
    <w:r w:rsidR="008B09E1">
      <w:fldChar w:fldCharType="separate"/>
    </w:r>
    <w:r w:rsidR="00F16EB6">
      <w:rPr>
        <w:noProof/>
      </w:rPr>
      <w:t>1</w:t>
    </w:r>
    <w:r w:rsidR="008B09E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F16EB6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320" w:rsidRDefault="00404320">
      <w:r>
        <w:separator/>
      </w:r>
    </w:p>
  </w:footnote>
  <w:footnote w:type="continuationSeparator" w:id="0">
    <w:p w:rsidR="00404320" w:rsidRDefault="004043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16EB6" w:rsidRPr="00F16EB6">
      <w:t xml:space="preserve"> HH3C-QOS-CAPABILITY-MIB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4320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09E1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EB6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16EB6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16EB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16EB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16EB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16EB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16EB6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16EB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F5304-D5EB-4A28-9104-D600EBA05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2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2014-09-24T04:35:00Z</dcterms:modified>
</cp:coreProperties>
</file>